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B85DAC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VZ-35-008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bookmarkEnd w:id="2"/>
    <w:p w:rsidR="002F243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AA3B0C" w:rsidRPr="00724950" w:rsidRDefault="00AA3B0C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B85DAC" w:rsidRDefault="00B85DA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85DAC">
              <w:rPr>
                <w:rFonts w:asciiTheme="minorHAnsi" w:hAnsiTheme="minorHAnsi"/>
                <w:sz w:val="22"/>
                <w:szCs w:val="22"/>
              </w:rPr>
              <w:t>Pogarancijsko</w:t>
            </w:r>
            <w:proofErr w:type="spellEnd"/>
            <w:r w:rsidRPr="00B85DAC">
              <w:rPr>
                <w:rFonts w:asciiTheme="minorHAnsi" w:hAnsiTheme="minorHAnsi"/>
                <w:sz w:val="22"/>
                <w:szCs w:val="22"/>
              </w:rPr>
              <w:t xml:space="preserve"> vzdrževanje IBM opreme centralnega vozlišča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AA3B0C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Polno ime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oz. naziv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6115CA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Sedež 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Občina sedeža 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Matična številka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AA3B0C" w:rsidRPr="00FC27B2" w:rsidRDefault="00AA3B0C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AA3B0C" w:rsidRPr="00004295" w:rsidRDefault="00AA3B0C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B85DAC" w:rsidP="0070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VZ-35-008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:rsidR="00724950" w:rsidRP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B85DA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85DAC">
              <w:rPr>
                <w:rFonts w:asciiTheme="minorHAnsi" w:hAnsiTheme="minorHAnsi"/>
                <w:sz w:val="22"/>
                <w:szCs w:val="22"/>
              </w:rPr>
              <w:t>Pogarancijsko</w:t>
            </w:r>
            <w:proofErr w:type="spellEnd"/>
            <w:r w:rsidRPr="00B85DAC">
              <w:rPr>
                <w:rFonts w:asciiTheme="minorHAnsi" w:hAnsiTheme="minorHAnsi"/>
                <w:sz w:val="22"/>
                <w:szCs w:val="22"/>
              </w:rPr>
              <w:t xml:space="preserve"> vzdrževanje IBM opreme centralnega vozlišča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D0C4E" w:rsidRDefault="00DD0C4E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Osebno ime</w:t>
            </w:r>
          </w:p>
          <w:p w:rsidR="00724950" w:rsidRPr="00DD0C4E" w:rsidRDefault="00DD0C4E" w:rsidP="0072495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i</w:t>
            </w:r>
            <w:r w:rsidR="00724950" w:rsidRPr="00DD0C4E">
              <w:rPr>
                <w:rFonts w:asciiTheme="minorHAnsi" w:hAnsiTheme="minorHAnsi"/>
                <w:sz w:val="20"/>
                <w:szCs w:val="22"/>
              </w:rPr>
              <w:t>me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2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Datum rojstva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14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b/>
                <w:sz w:val="22"/>
                <w:szCs w:val="22"/>
              </w:rPr>
              <w:t>Kraj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08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b/>
                <w:sz w:val="22"/>
                <w:szCs w:val="22"/>
              </w:rPr>
              <w:t>Občina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488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DD0C4E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Država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Pr="00606600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i/>
          <w:noProof/>
          <w:sz w:val="22"/>
          <w:szCs w:val="22"/>
        </w:rPr>
      </w:pPr>
      <w:r w:rsidRPr="00606600">
        <w:rPr>
          <w:rFonts w:asciiTheme="minorHAnsi" w:hAnsiTheme="minorHAnsi"/>
          <w:i/>
          <w:sz w:val="22"/>
          <w:szCs w:val="22"/>
        </w:rPr>
        <w:lastRenderedPageBreak/>
        <w:t>Ustrezni zahtevki se predložijo</w:t>
      </w:r>
      <w:r w:rsidR="00B66E15" w:rsidRPr="00606600">
        <w:rPr>
          <w:rFonts w:asciiTheme="minorHAnsi" w:hAnsiTheme="minorHAnsi"/>
          <w:i/>
          <w:sz w:val="22"/>
          <w:szCs w:val="22"/>
        </w:rPr>
        <w:t xml:space="preserve"> </w:t>
      </w:r>
      <w:r w:rsidR="00B66E15" w:rsidRPr="00606600">
        <w:rPr>
          <w:rFonts w:asciiTheme="minorHAnsi" w:hAnsiTheme="minorHAnsi"/>
          <w:i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606600">
        <w:rPr>
          <w:rFonts w:asciiTheme="minorHAnsi" w:hAnsiTheme="minorHAnsi"/>
          <w:i/>
          <w:sz w:val="22"/>
          <w:szCs w:val="22"/>
          <w:u w:val="single"/>
        </w:rPr>
        <w:t xml:space="preserve">, ter za </w:t>
      </w:r>
      <w:r w:rsidR="00B66E15" w:rsidRPr="00606600">
        <w:rPr>
          <w:rFonts w:asciiTheme="minorHAnsi" w:hAnsiTheme="minorHAnsi"/>
          <w:i/>
          <w:sz w:val="22"/>
          <w:szCs w:val="22"/>
          <w:u w:val="single"/>
        </w:rPr>
        <w:t>vsako osebo, ki je</w:t>
      </w:r>
      <w:r w:rsidR="00B66E15" w:rsidRPr="00606600">
        <w:rPr>
          <w:rFonts w:asciiTheme="minorHAnsi" w:hAnsiTheme="minorHAnsi"/>
          <w:i/>
          <w:sz w:val="22"/>
          <w:szCs w:val="22"/>
        </w:rPr>
        <w:t xml:space="preserve"> članica </w:t>
      </w:r>
      <w:r w:rsidR="00904C75" w:rsidRPr="00606600">
        <w:rPr>
          <w:rFonts w:asciiTheme="minorHAnsi" w:hAnsiTheme="minorHAnsi"/>
          <w:i/>
          <w:sz w:val="22"/>
          <w:szCs w:val="22"/>
        </w:rPr>
        <w:t>njihovih</w:t>
      </w:r>
      <w:r w:rsidR="00B66E15" w:rsidRPr="00606600">
        <w:rPr>
          <w:rFonts w:asciiTheme="minorHAnsi" w:hAnsiTheme="minorHAnsi"/>
          <w:i/>
          <w:sz w:val="22"/>
          <w:szCs w:val="22"/>
        </w:rPr>
        <w:t xml:space="preserve"> upravn</w:t>
      </w:r>
      <w:r w:rsidR="00904C75" w:rsidRPr="00606600">
        <w:rPr>
          <w:rFonts w:asciiTheme="minorHAnsi" w:hAnsiTheme="minorHAnsi"/>
          <w:i/>
          <w:sz w:val="22"/>
          <w:szCs w:val="22"/>
        </w:rPr>
        <w:t>ih</w:t>
      </w:r>
      <w:r w:rsidR="00B66E15" w:rsidRPr="00606600">
        <w:rPr>
          <w:rFonts w:asciiTheme="minorHAnsi" w:hAnsiTheme="minorHAnsi"/>
          <w:i/>
          <w:sz w:val="22"/>
          <w:szCs w:val="22"/>
        </w:rPr>
        <w:t>, vodstven</w:t>
      </w:r>
      <w:r w:rsidR="00904C75" w:rsidRPr="00606600">
        <w:rPr>
          <w:rFonts w:asciiTheme="minorHAnsi" w:hAnsiTheme="minorHAnsi"/>
          <w:i/>
          <w:sz w:val="22"/>
          <w:szCs w:val="22"/>
        </w:rPr>
        <w:t>ih</w:t>
      </w:r>
      <w:r w:rsidR="00B66E15" w:rsidRPr="00606600">
        <w:rPr>
          <w:rFonts w:asciiTheme="minorHAnsi" w:hAnsiTheme="minorHAnsi"/>
          <w:i/>
          <w:sz w:val="22"/>
          <w:szCs w:val="22"/>
        </w:rPr>
        <w:t xml:space="preserve"> ali nadzorn</w:t>
      </w:r>
      <w:r w:rsidR="00904C75" w:rsidRPr="00606600">
        <w:rPr>
          <w:rFonts w:asciiTheme="minorHAnsi" w:hAnsiTheme="minorHAnsi"/>
          <w:i/>
          <w:sz w:val="22"/>
          <w:szCs w:val="22"/>
        </w:rPr>
        <w:t>ih organov</w:t>
      </w:r>
      <w:r w:rsidR="00B66E15" w:rsidRPr="00606600">
        <w:rPr>
          <w:rFonts w:asciiTheme="minorHAnsi" w:hAnsiTheme="minorHAnsi"/>
          <w:i/>
          <w:sz w:val="22"/>
          <w:szCs w:val="22"/>
        </w:rPr>
        <w:t xml:space="preserve"> ali ki ima pooblastila za </w:t>
      </w:r>
      <w:r w:rsidR="00904C75" w:rsidRPr="00606600">
        <w:rPr>
          <w:rFonts w:asciiTheme="minorHAnsi" w:hAnsiTheme="minorHAnsi"/>
          <w:i/>
          <w:sz w:val="22"/>
          <w:szCs w:val="22"/>
        </w:rPr>
        <w:t>njihovo</w:t>
      </w:r>
      <w:r w:rsidR="00B66E15" w:rsidRPr="00606600">
        <w:rPr>
          <w:rFonts w:asciiTheme="minorHAnsi" w:hAnsiTheme="minorHAnsi"/>
          <w:i/>
          <w:sz w:val="22"/>
          <w:szCs w:val="22"/>
        </w:rPr>
        <w:t xml:space="preserve"> zastopanje ali odločanje ali nadzor v </w:t>
      </w:r>
      <w:r w:rsidR="00904C75" w:rsidRPr="00606600">
        <w:rPr>
          <w:rFonts w:asciiTheme="minorHAnsi" w:hAnsiTheme="minorHAnsi"/>
          <w:i/>
          <w:sz w:val="22"/>
          <w:szCs w:val="22"/>
        </w:rPr>
        <w:t>njih.</w:t>
      </w:r>
      <w:r w:rsidRPr="00606600">
        <w:rPr>
          <w:rFonts w:asciiTheme="minorHAnsi" w:hAnsiTheme="minorHAnsi"/>
          <w:i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  <w:bookmarkStart w:id="3" w:name="_GoBack"/>
      <w:bookmarkEnd w:id="3"/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606600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606600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04295"/>
    <w:rsid w:val="0006346E"/>
    <w:rsid w:val="00073890"/>
    <w:rsid w:val="000975DD"/>
    <w:rsid w:val="000A387B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0660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8430B"/>
    <w:rsid w:val="007957F0"/>
    <w:rsid w:val="007D63A6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A3B0C"/>
    <w:rsid w:val="00AC0D8F"/>
    <w:rsid w:val="00AC3B3E"/>
    <w:rsid w:val="00AE4BF6"/>
    <w:rsid w:val="00B038CE"/>
    <w:rsid w:val="00B4570C"/>
    <w:rsid w:val="00B55A6D"/>
    <w:rsid w:val="00B66E15"/>
    <w:rsid w:val="00B85DAC"/>
    <w:rsid w:val="00BF2672"/>
    <w:rsid w:val="00C60CA9"/>
    <w:rsid w:val="00C617ED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2F82"/>
    <w:rsid w:val="00EE7BAE"/>
    <w:rsid w:val="00EF443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AA5A1-13D5-4C36-AD8A-B4C914DF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66DDFD1B.dotm</Template>
  <TotalTime>175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Romana Spruk</cp:lastModifiedBy>
  <cp:revision>16</cp:revision>
  <cp:lastPrinted>2018-08-06T10:26:00Z</cp:lastPrinted>
  <dcterms:created xsi:type="dcterms:W3CDTF">2019-02-05T10:18:00Z</dcterms:created>
  <dcterms:modified xsi:type="dcterms:W3CDTF">2019-04-08T06:54:00Z</dcterms:modified>
</cp:coreProperties>
</file>